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BE" w:rsidRDefault="005937BE" w:rsidP="005937B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收养关系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收养登记证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被收养人的身份证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被收养人的户口簿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937B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937BE" w:rsidRDefault="005937BE" w:rsidP="009D5AE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5937B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5937B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</w:t>
            </w:r>
          </w:p>
        </w:tc>
      </w:tr>
      <w:tr w:rsidR="005937B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937B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5937BE">
            <w:pPr>
              <w:ind w:firstLineChars="50" w:firstLine="31680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BE" w:rsidRDefault="005937BE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937BE" w:rsidRDefault="005937BE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937BE" w:rsidRPr="00791088" w:rsidRDefault="005937BE">
      <w:pPr>
        <w:rPr>
          <w:rFonts w:cs="Times New Roman"/>
        </w:rPr>
      </w:pPr>
    </w:p>
    <w:sectPr w:rsidR="005937BE" w:rsidRPr="0079108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7BE" w:rsidRDefault="005937BE" w:rsidP="007910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937BE" w:rsidRDefault="005937BE" w:rsidP="007910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7BE" w:rsidRDefault="005937BE" w:rsidP="007910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937BE" w:rsidRDefault="005937BE" w:rsidP="007910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4F7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11E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E4FD0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340B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2FA4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222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37BE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088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85F5B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5AE4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4EC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1D87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61F8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24F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2F4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87CF0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093B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08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910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108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9108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10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110</Words>
  <Characters>631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2018-07-21T11:30:00Z</dcterms:created>
  <dcterms:modified xsi:type="dcterms:W3CDTF">2018-08-04T06:03:00Z</dcterms:modified>
</cp:coreProperties>
</file>